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14FEEAF" w14:textId="77777777" w:rsidR="00B54E1F" w:rsidRDefault="00B54E1F" w:rsidP="00B54E1F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Seman BURTON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fl.1453)</w:t>
      </w:r>
    </w:p>
    <w:p w14:paraId="5284A224" w14:textId="77777777" w:rsidR="00B54E1F" w:rsidRDefault="00B54E1F" w:rsidP="00B54E1F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Merchant.</w:t>
      </w:r>
    </w:p>
    <w:p w14:paraId="454D0E81" w14:textId="77777777" w:rsidR="00B54E1F" w:rsidRDefault="00B54E1F" w:rsidP="00B54E1F">
      <w:pPr>
        <w:pStyle w:val="NoSpacing"/>
        <w:jc w:val="both"/>
        <w:rPr>
          <w:rFonts w:cs="Times New Roman"/>
          <w:szCs w:val="24"/>
        </w:rPr>
      </w:pPr>
    </w:p>
    <w:p w14:paraId="38323305" w14:textId="77777777" w:rsidR="00B54E1F" w:rsidRDefault="00B54E1F" w:rsidP="00B54E1F">
      <w:pPr>
        <w:pStyle w:val="NoSpacing"/>
        <w:jc w:val="both"/>
        <w:rPr>
          <w:rFonts w:cs="Times New Roman"/>
          <w:szCs w:val="24"/>
        </w:rPr>
      </w:pPr>
    </w:p>
    <w:p w14:paraId="78DC1D95" w14:textId="77777777" w:rsidR="00B54E1F" w:rsidRDefault="00B54E1F" w:rsidP="00B54E1F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7 Jun.</w:t>
      </w:r>
      <w:r>
        <w:rPr>
          <w:rFonts w:cs="Times New Roman"/>
          <w:szCs w:val="24"/>
        </w:rPr>
        <w:tab/>
        <w:t>1453</w:t>
      </w:r>
      <w:r>
        <w:rPr>
          <w:rFonts w:cs="Times New Roman"/>
          <w:szCs w:val="24"/>
        </w:rPr>
        <w:tab/>
        <w:t>William Sherman of Lincoln(q.v.) was pardoned for not appearing to answer</w:t>
      </w:r>
    </w:p>
    <w:p w14:paraId="2F67C402" w14:textId="77777777" w:rsidR="00B54E1F" w:rsidRDefault="00B54E1F" w:rsidP="00B54E1F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him touching a debt of £17.     (C.P.R. 1452-61 p.11)</w:t>
      </w:r>
    </w:p>
    <w:p w14:paraId="3AD74357" w14:textId="77777777" w:rsidR="00B54E1F" w:rsidRDefault="00B54E1F" w:rsidP="00B54E1F">
      <w:pPr>
        <w:pStyle w:val="NoSpacing"/>
        <w:jc w:val="both"/>
        <w:rPr>
          <w:rFonts w:cs="Times New Roman"/>
          <w:szCs w:val="24"/>
        </w:rPr>
      </w:pPr>
    </w:p>
    <w:p w14:paraId="6F3F2670" w14:textId="77777777" w:rsidR="00B54E1F" w:rsidRDefault="00B54E1F" w:rsidP="00B54E1F">
      <w:pPr>
        <w:pStyle w:val="NoSpacing"/>
        <w:jc w:val="both"/>
        <w:rPr>
          <w:rFonts w:cs="Times New Roman"/>
          <w:szCs w:val="24"/>
        </w:rPr>
      </w:pPr>
    </w:p>
    <w:p w14:paraId="64B27B9D" w14:textId="77777777" w:rsidR="00B54E1F" w:rsidRDefault="00B54E1F" w:rsidP="00B54E1F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25 September 2024</w:t>
      </w:r>
    </w:p>
    <w:p w14:paraId="74DBEEE3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FECA2AC" w14:textId="77777777" w:rsidR="00B54E1F" w:rsidRDefault="00B54E1F" w:rsidP="009139A6">
      <w:r>
        <w:separator/>
      </w:r>
    </w:p>
  </w:endnote>
  <w:endnote w:type="continuationSeparator" w:id="0">
    <w:p w14:paraId="093D71B0" w14:textId="77777777" w:rsidR="00B54E1F" w:rsidRDefault="00B54E1F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AC126EB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C7C34B7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ED686CC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487C2B4" w14:textId="77777777" w:rsidR="00B54E1F" w:rsidRDefault="00B54E1F" w:rsidP="009139A6">
      <w:r>
        <w:separator/>
      </w:r>
    </w:p>
  </w:footnote>
  <w:footnote w:type="continuationSeparator" w:id="0">
    <w:p w14:paraId="06BF587C" w14:textId="77777777" w:rsidR="00B54E1F" w:rsidRDefault="00B54E1F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FA92CC1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E762725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2215D9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4E1F"/>
    <w:rsid w:val="000666E0"/>
    <w:rsid w:val="002510B7"/>
    <w:rsid w:val="00270799"/>
    <w:rsid w:val="005C130B"/>
    <w:rsid w:val="00826F5C"/>
    <w:rsid w:val="009139A6"/>
    <w:rsid w:val="009411C2"/>
    <w:rsid w:val="009448BB"/>
    <w:rsid w:val="00947624"/>
    <w:rsid w:val="00A3176C"/>
    <w:rsid w:val="00AE65F8"/>
    <w:rsid w:val="00B54E1F"/>
    <w:rsid w:val="00BA00AB"/>
    <w:rsid w:val="00C71834"/>
    <w:rsid w:val="00CB4ED9"/>
    <w:rsid w:val="00E61DA6"/>
    <w:rsid w:val="00EB3209"/>
    <w:rsid w:val="00F100B5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413167"/>
  <w15:chartTrackingRefBased/>
  <w15:docId w15:val="{FFF7EB9D-8DD7-4C7D-853C-3BE317EFB7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30</Words>
  <Characters>175</Characters>
  <Application>Microsoft Office Word</Application>
  <DocSecurity>0</DocSecurity>
  <Lines>1</Lines>
  <Paragraphs>1</Paragraphs>
  <ScaleCrop>false</ScaleCrop>
  <Company/>
  <LinksUpToDate>false</LinksUpToDate>
  <CharactersWithSpaces>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2024-09-25T19:39:00Z</dcterms:created>
  <dcterms:modified xsi:type="dcterms:W3CDTF">2024-09-25T19:40:00Z</dcterms:modified>
</cp:coreProperties>
</file>